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B43AC" w:rsidRDefault="004B43AC">
      <w:pPr>
        <w:rPr>
          <w:sz w:val="2"/>
          <w:szCs w:val="2"/>
        </w:rPr>
      </w:pPr>
      <w:r w:rsidRPr="006D36F8"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07pt;height:719.25pt">
            <v:imagedata r:id="rId4" o:title=""/>
          </v:shape>
        </w:pict>
      </w:r>
      <w:r>
        <w:br w:type="page"/>
      </w:r>
    </w:p>
    <w:p w:rsidR="004B43AC" w:rsidRPr="006D36F8" w:rsidRDefault="004B43AC">
      <w:pPr>
        <w:rPr>
          <w:sz w:val="2"/>
          <w:szCs w:val="2"/>
          <w:lang w:val="ru-RU"/>
        </w:rPr>
      </w:pPr>
      <w:r w:rsidRPr="00CE183A">
        <w:rPr>
          <w:noProof/>
          <w:lang w:val="ru-RU" w:eastAsia="ru-RU"/>
        </w:rPr>
        <w:pict>
          <v:shape id="Рисунок 2" o:spid="_x0000_i1026" type="#_x0000_t75" style="width:520.5pt;height:714pt;visibility:visible">
            <v:imagedata r:id="rId5" o:title=""/>
          </v:shape>
        </w:pict>
      </w:r>
      <w:r w:rsidRPr="006D36F8">
        <w:rPr>
          <w:lang w:val="ru-RU"/>
        </w:rPr>
        <w:br w:type="page"/>
      </w:r>
    </w:p>
    <w:p w:rsidR="004B43AC" w:rsidRDefault="004B43AC">
      <w:pPr>
        <w:rPr>
          <w:sz w:val="2"/>
          <w:szCs w:val="2"/>
        </w:rPr>
      </w:pPr>
      <w:r w:rsidRPr="006D36F8">
        <w:pict>
          <v:shape id="_x0000_i1027" type="#_x0000_t75" style="width:522pt;height:715.5pt">
            <v:imagedata r:id="rId6" o:title=""/>
          </v:shape>
        </w:pict>
      </w: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65"/>
        <w:gridCol w:w="485"/>
        <w:gridCol w:w="1472"/>
        <w:gridCol w:w="1739"/>
        <w:gridCol w:w="4811"/>
        <w:gridCol w:w="968"/>
      </w:tblGrid>
      <w:tr w:rsidR="004B43AC" w:rsidRPr="00CF707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rPr>
                <w:sz w:val="16"/>
                <w:szCs w:val="16"/>
              </w:rPr>
            </w:pPr>
            <w:r w:rsidRPr="00CF7071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5104" w:type="dxa"/>
          </w:tcPr>
          <w:p w:rsidR="004B43AC" w:rsidRPr="00CF7071" w:rsidRDefault="004B43A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CF7071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4B43AC" w:rsidRPr="006D36F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4B43AC" w:rsidRPr="006D36F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- формирование фундаментальных знаний и профессиональных компетенций в области освоения современных механизмов в управлении природопользованием</w:t>
            </w:r>
          </w:p>
        </w:tc>
      </w:tr>
      <w:tr w:rsidR="004B43AC" w:rsidRPr="00CF707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4B43AC" w:rsidRPr="006D36F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базы нормативно-правовых актов по организации в управленииприродопользованием</w:t>
            </w:r>
          </w:p>
        </w:tc>
      </w:tr>
      <w:tr w:rsidR="004B43AC" w:rsidRPr="006D36F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освоение методологических стандартов и основных способов организации экологического менеджмента и формирования экологичесокй политики предприятия как современного механизма управления</w:t>
            </w:r>
          </w:p>
        </w:tc>
      </w:tr>
      <w:tr w:rsidR="004B43AC" w:rsidRPr="006D36F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получение практических навыков по организации экологического менеджмента  различных видов природопользования</w:t>
            </w:r>
          </w:p>
        </w:tc>
      </w:tr>
      <w:tr w:rsidR="004B43AC" w:rsidRPr="006D36F8">
        <w:trPr>
          <w:trHeight w:hRule="exact" w:val="277"/>
        </w:trPr>
        <w:tc>
          <w:tcPr>
            <w:tcW w:w="766" w:type="dxa"/>
          </w:tcPr>
          <w:p w:rsidR="004B43AC" w:rsidRPr="006D36F8" w:rsidRDefault="004B43AC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4B43AC" w:rsidRPr="006D36F8" w:rsidRDefault="004B43AC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4B43AC" w:rsidRPr="006D36F8" w:rsidRDefault="004B43AC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4B43AC" w:rsidRPr="006D36F8" w:rsidRDefault="004B43A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4B43AC" w:rsidRPr="006D36F8" w:rsidRDefault="004B43A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B43AC" w:rsidRPr="006D36F8" w:rsidRDefault="004B43AC">
            <w:pPr>
              <w:rPr>
                <w:lang w:val="ru-RU"/>
              </w:rPr>
            </w:pPr>
          </w:p>
        </w:tc>
      </w:tr>
      <w:tr w:rsidR="004B43AC" w:rsidRPr="006D36F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4B43AC" w:rsidRPr="00CF7071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К.М.05.ДВ.01</w:t>
            </w:r>
          </w:p>
        </w:tc>
      </w:tr>
      <w:tr w:rsidR="004B43AC" w:rsidRPr="006D36F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4B43AC" w:rsidRPr="006D36F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учебной дисциплины обучающийся должен иметь знания с предыдущего уровня образования, а также знания дисциплин:</w:t>
            </w:r>
          </w:p>
        </w:tc>
      </w:tr>
      <w:tr w:rsidR="004B43AC" w:rsidRPr="006D36F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Лабораторно-аналитические методы оценки состояния окружающей среды</w:t>
            </w:r>
          </w:p>
        </w:tc>
      </w:tr>
      <w:tr w:rsidR="004B43AC" w:rsidRPr="00CF707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 сохранения биоразнообразия</w:t>
            </w:r>
          </w:p>
        </w:tc>
      </w:tr>
      <w:tr w:rsidR="004B43AC" w:rsidRPr="006D36F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Диагностирование состояния и планирование мероприятий по охране окружающей среды</w:t>
            </w:r>
          </w:p>
        </w:tc>
      </w:tr>
      <w:tr w:rsidR="004B43AC" w:rsidRPr="006D36F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Производственная практика (контрольно-экспертная, организационно-управленческая)</w:t>
            </w:r>
          </w:p>
        </w:tc>
      </w:tr>
      <w:tr w:rsidR="004B43AC" w:rsidRPr="00CF707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Экодиагностика состояния окружающей среды</w:t>
            </w:r>
          </w:p>
        </w:tc>
      </w:tr>
      <w:tr w:rsidR="004B43AC" w:rsidRPr="00CF707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 работа</w:t>
            </w:r>
          </w:p>
        </w:tc>
      </w:tr>
      <w:tr w:rsidR="004B43AC" w:rsidRPr="006D36F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Нормативно-правовое обеспечение организации профессиональной деятельности</w:t>
            </w:r>
          </w:p>
        </w:tc>
      </w:tr>
      <w:tr w:rsidR="004B43AC" w:rsidRPr="006D36F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деятельности эколого-аналитической лаборатории</w:t>
            </w:r>
          </w:p>
        </w:tc>
      </w:tr>
      <w:tr w:rsidR="004B43AC" w:rsidRPr="006D36F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научно-исследовательской и профессиональной деятельности</w:t>
            </w:r>
          </w:p>
        </w:tc>
      </w:tr>
      <w:tr w:rsidR="004B43AC" w:rsidRPr="006D36F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4B43AC" w:rsidRPr="00CF707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Экологическое управление производственными процессами</w:t>
            </w:r>
          </w:p>
        </w:tc>
      </w:tr>
      <w:tr w:rsidR="004B43AC" w:rsidRPr="006D36F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нормативов образования отходов и лимитов на их размещения</w:t>
            </w:r>
          </w:p>
        </w:tc>
      </w:tr>
      <w:tr w:rsidR="004B43AC" w:rsidRPr="006D36F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Научно-теоретические и прикладные аспекты оценки воздействия на окружающую среду</w:t>
            </w:r>
          </w:p>
        </w:tc>
      </w:tr>
      <w:tr w:rsidR="004B43AC" w:rsidRPr="00CF707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Инновационные технологии экологического образования</w:t>
            </w:r>
          </w:p>
        </w:tc>
      </w:tr>
      <w:tr w:rsidR="004B43AC" w:rsidRPr="00CF7071">
        <w:trPr>
          <w:trHeight w:hRule="exact" w:val="277"/>
        </w:trPr>
        <w:tc>
          <w:tcPr>
            <w:tcW w:w="766" w:type="dxa"/>
          </w:tcPr>
          <w:p w:rsidR="004B43AC" w:rsidRPr="00CF7071" w:rsidRDefault="004B43AC"/>
        </w:tc>
        <w:tc>
          <w:tcPr>
            <w:tcW w:w="511" w:type="dxa"/>
          </w:tcPr>
          <w:p w:rsidR="004B43AC" w:rsidRPr="00CF7071" w:rsidRDefault="004B43AC"/>
        </w:tc>
        <w:tc>
          <w:tcPr>
            <w:tcW w:w="1560" w:type="dxa"/>
          </w:tcPr>
          <w:p w:rsidR="004B43AC" w:rsidRPr="00CF7071" w:rsidRDefault="004B43AC"/>
        </w:tc>
        <w:tc>
          <w:tcPr>
            <w:tcW w:w="1844" w:type="dxa"/>
          </w:tcPr>
          <w:p w:rsidR="004B43AC" w:rsidRPr="00CF7071" w:rsidRDefault="004B43AC"/>
        </w:tc>
        <w:tc>
          <w:tcPr>
            <w:tcW w:w="5104" w:type="dxa"/>
          </w:tcPr>
          <w:p w:rsidR="004B43AC" w:rsidRPr="00CF7071" w:rsidRDefault="004B43AC"/>
        </w:tc>
        <w:tc>
          <w:tcPr>
            <w:tcW w:w="993" w:type="dxa"/>
          </w:tcPr>
          <w:p w:rsidR="004B43AC" w:rsidRPr="00CF7071" w:rsidRDefault="004B43AC"/>
        </w:tc>
      </w:tr>
      <w:tr w:rsidR="004B43AC" w:rsidRPr="006D36F8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4B43AC" w:rsidRPr="006D36F8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ОК-2:      готовностью действовать в нестандартных ситуациях, нести социальную и этическую ответственность за принятые решения</w:t>
            </w:r>
          </w:p>
        </w:tc>
      </w:tr>
      <w:tr w:rsidR="004B43AC" w:rsidRPr="00CF707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Знать:</w:t>
            </w:r>
          </w:p>
        </w:tc>
      </w:tr>
      <w:tr w:rsidR="004B43AC" w:rsidRPr="006D36F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структурные элементы управления системой природопользования</w:t>
            </w:r>
          </w:p>
        </w:tc>
      </w:tr>
      <w:tr w:rsidR="004B43AC" w:rsidRPr="006D36F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отдельные элементы структуры управления системы природопользования</w:t>
            </w:r>
          </w:p>
        </w:tc>
      </w:tr>
      <w:tr w:rsidR="004B43AC" w:rsidRPr="006D36F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иметь представление об отдельных элементах системы управления природопользованием</w:t>
            </w:r>
          </w:p>
        </w:tc>
      </w:tr>
      <w:tr w:rsidR="004B43AC" w:rsidRPr="00CF707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Уметь:</w:t>
            </w:r>
          </w:p>
        </w:tc>
      </w:tr>
      <w:tr w:rsidR="004B43AC" w:rsidRPr="006D36F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и выявлять структурные несоответствия в системе управления природопользованием</w:t>
            </w:r>
          </w:p>
        </w:tc>
      </w:tr>
      <w:tr w:rsidR="004B43AC" w:rsidRPr="006D36F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выявлять структурные несоответствия в системе управления природопользованием</w:t>
            </w:r>
          </w:p>
        </w:tc>
      </w:tr>
      <w:tr w:rsidR="004B43AC" w:rsidRPr="006D36F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выявлять структурные несоответствия в системе управления природопользованием</w:t>
            </w:r>
          </w:p>
        </w:tc>
      </w:tr>
      <w:tr w:rsidR="004B43AC" w:rsidRPr="00CF707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Владеть:</w:t>
            </w:r>
          </w:p>
        </w:tc>
      </w:tr>
      <w:tr w:rsidR="004B43AC" w:rsidRPr="006D36F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методиками проведения экологического аудита, экодиагностикой различных видов природопользования</w:t>
            </w:r>
          </w:p>
        </w:tc>
      </w:tr>
      <w:tr w:rsidR="004B43AC" w:rsidRPr="006D36F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методиками проведения экологического аудита, экодиагностикой некоторых видов природопользования</w:t>
            </w:r>
          </w:p>
        </w:tc>
      </w:tr>
      <w:tr w:rsidR="004B43AC" w:rsidRPr="006D36F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методиками  проведения экологического аудита, экодиагностикой некоторых видов природопользования</w:t>
            </w:r>
          </w:p>
        </w:tc>
      </w:tr>
      <w:tr w:rsidR="004B43AC" w:rsidRPr="006D36F8">
        <w:trPr>
          <w:trHeight w:hRule="exact" w:val="111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ПК-7: способностью использовать нормативные документы, регламентирующие организацию производственно- технологических экологических работ и методически грамотно разрабатывать план мероприятий по экологическому аудиту, контролю за соблюдением экологических требований, экологическому управлению производственными процессами</w:t>
            </w:r>
          </w:p>
        </w:tc>
      </w:tr>
      <w:tr w:rsidR="004B43AC" w:rsidRPr="00CF707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Знать:</w:t>
            </w:r>
          </w:p>
        </w:tc>
      </w:tr>
      <w:tr w:rsidR="004B43AC" w:rsidRPr="006D36F8">
        <w:trPr>
          <w:trHeight w:hRule="exact" w:val="485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все необходимые нормативно-правовые акты, регламентирующие проведение экологического аудита, позволяющее осуществлять деятельность по внедрению системы экологического менеджмента различных</w:t>
            </w:r>
          </w:p>
        </w:tc>
      </w:tr>
    </w:tbl>
    <w:p w:rsidR="004B43AC" w:rsidRPr="006D36F8" w:rsidRDefault="004B43AC">
      <w:pPr>
        <w:rPr>
          <w:sz w:val="2"/>
          <w:szCs w:val="2"/>
          <w:lang w:val="ru-RU"/>
        </w:rPr>
      </w:pPr>
      <w:r w:rsidRPr="006D36F8">
        <w:rPr>
          <w:lang w:val="ru-RU"/>
        </w:rP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42"/>
        <w:gridCol w:w="204"/>
        <w:gridCol w:w="263"/>
        <w:gridCol w:w="2996"/>
        <w:gridCol w:w="951"/>
        <w:gridCol w:w="688"/>
        <w:gridCol w:w="1105"/>
        <w:gridCol w:w="1259"/>
        <w:gridCol w:w="671"/>
        <w:gridCol w:w="399"/>
        <w:gridCol w:w="962"/>
      </w:tblGrid>
      <w:tr w:rsidR="004B43AC" w:rsidRPr="00CF707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rPr>
                <w:sz w:val="16"/>
                <w:szCs w:val="16"/>
              </w:rPr>
            </w:pPr>
            <w:r w:rsidRPr="00CF7071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851" w:type="dxa"/>
          </w:tcPr>
          <w:p w:rsidR="004B43AC" w:rsidRPr="00CF7071" w:rsidRDefault="004B43AC"/>
        </w:tc>
        <w:tc>
          <w:tcPr>
            <w:tcW w:w="710" w:type="dxa"/>
          </w:tcPr>
          <w:p w:rsidR="004B43AC" w:rsidRPr="00CF7071" w:rsidRDefault="004B43AC"/>
        </w:tc>
        <w:tc>
          <w:tcPr>
            <w:tcW w:w="1135" w:type="dxa"/>
          </w:tcPr>
          <w:p w:rsidR="004B43AC" w:rsidRPr="00CF7071" w:rsidRDefault="004B43AC"/>
        </w:tc>
        <w:tc>
          <w:tcPr>
            <w:tcW w:w="1277" w:type="dxa"/>
          </w:tcPr>
          <w:p w:rsidR="004B43AC" w:rsidRPr="00CF7071" w:rsidRDefault="004B43AC"/>
        </w:tc>
        <w:tc>
          <w:tcPr>
            <w:tcW w:w="710" w:type="dxa"/>
          </w:tcPr>
          <w:p w:rsidR="004B43AC" w:rsidRPr="00CF7071" w:rsidRDefault="004B43AC"/>
        </w:tc>
        <w:tc>
          <w:tcPr>
            <w:tcW w:w="426" w:type="dxa"/>
          </w:tcPr>
          <w:p w:rsidR="004B43AC" w:rsidRPr="00CF7071" w:rsidRDefault="004B43A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CF7071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4B43AC" w:rsidRPr="00CF7071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видов природопользования</w:t>
            </w:r>
          </w:p>
        </w:tc>
      </w:tr>
      <w:tr w:rsidR="004B43AC" w:rsidRPr="006D36F8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нормативно-правовые акты, регламентирующие проведение экологического аудита, позволяющее осуществлять деятельность по внедрению системы экологического менеджмента различных видов природопользования</w:t>
            </w:r>
          </w:p>
        </w:tc>
      </w:tr>
      <w:tr w:rsidR="004B43AC" w:rsidRPr="006D36F8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нормативно-правовые акты, регламентирующие проведение экологического аудита, позволяющее осуществлять деятельность по внедрению системы экологического менеджмента отдельных видов природопользования</w:t>
            </w:r>
          </w:p>
        </w:tc>
      </w:tr>
      <w:tr w:rsidR="004B43AC" w:rsidRPr="00CF7071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Уметь:</w:t>
            </w:r>
          </w:p>
        </w:tc>
      </w:tr>
      <w:tr w:rsidR="004B43AC" w:rsidRPr="006D36F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грамотно разрабатывать программу проведения экоаудита различных видов природопользования</w:t>
            </w:r>
          </w:p>
        </w:tc>
      </w:tr>
      <w:tr w:rsidR="004B43AC" w:rsidRPr="006D36F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программу проведения экоаудита отдельных видов природопользования</w:t>
            </w:r>
          </w:p>
        </w:tc>
      </w:tr>
      <w:tr w:rsidR="004B43AC" w:rsidRPr="006D36F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 отдельные структурные элементы программы проведения экоаудита отдельных видов природопользования</w:t>
            </w:r>
          </w:p>
        </w:tc>
      </w:tr>
      <w:tr w:rsidR="004B43AC" w:rsidRPr="00CF7071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Владеть:</w:t>
            </w:r>
          </w:p>
        </w:tc>
      </w:tr>
      <w:tr w:rsidR="004B43AC" w:rsidRPr="006D36F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проведения экологического аудита и внедрением системы экологического менеджемента</w:t>
            </w:r>
          </w:p>
        </w:tc>
      </w:tr>
      <w:tr w:rsidR="004B43AC" w:rsidRPr="00CF7071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экоаудита</w:t>
            </w:r>
          </w:p>
        </w:tc>
      </w:tr>
      <w:tr w:rsidR="004B43AC" w:rsidRPr="00CF7071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отдельными навыками экоаудита</w:t>
            </w:r>
          </w:p>
        </w:tc>
      </w:tr>
      <w:tr w:rsidR="004B43AC" w:rsidRPr="006D36F8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4B43AC" w:rsidRPr="00CF707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Знать:</w:t>
            </w:r>
          </w:p>
        </w:tc>
      </w:tr>
      <w:tr w:rsidR="004B43AC" w:rsidRPr="006D36F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нормативно-правовые акты, принципы и методы организации экологического менеджмента;</w:t>
            </w:r>
          </w:p>
        </w:tc>
      </w:tr>
      <w:tr w:rsidR="004B43AC" w:rsidRPr="006D36F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нормативно-критериальную базу мероприятий в области экологического менеджмента по защите окружающей среды и осуществлению производственного экологического контроля видов природопользования;</w:t>
            </w:r>
          </w:p>
        </w:tc>
      </w:tr>
      <w:tr w:rsidR="004B43AC" w:rsidRPr="00CF707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Уметь:</w:t>
            </w:r>
          </w:p>
        </w:tc>
      </w:tr>
      <w:tr w:rsidR="004B43AC" w:rsidRPr="006D36F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современный методический инструментарий способов контроля за осуществлением экологических требований по сохранению окружающей среды на предприятии;</w:t>
            </w:r>
          </w:p>
        </w:tc>
      </w:tr>
      <w:tr w:rsidR="004B43AC" w:rsidRPr="006D36F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разрабатывать программу реализации экологической политики предприятия;</w:t>
            </w:r>
          </w:p>
        </w:tc>
      </w:tr>
      <w:tr w:rsidR="004B43AC" w:rsidRPr="006D36F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проводить оценку системы экологического менеджмента на предприятии в различных видах хозяйственной деятельности</w:t>
            </w:r>
          </w:p>
        </w:tc>
      </w:tr>
      <w:tr w:rsidR="004B43AC" w:rsidRPr="00CF707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Владеть:</w:t>
            </w:r>
          </w:p>
        </w:tc>
      </w:tr>
      <w:tr w:rsidR="004B43AC" w:rsidRPr="006D36F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организации экологического менеджмента и контроля за реализацией экологической политики</w:t>
            </w:r>
          </w:p>
        </w:tc>
      </w:tr>
      <w:tr w:rsidR="004B43AC" w:rsidRPr="006D36F8">
        <w:trPr>
          <w:trHeight w:hRule="exact" w:val="277"/>
        </w:trPr>
        <w:tc>
          <w:tcPr>
            <w:tcW w:w="766" w:type="dxa"/>
          </w:tcPr>
          <w:p w:rsidR="004B43AC" w:rsidRPr="006D36F8" w:rsidRDefault="004B43AC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4B43AC" w:rsidRPr="006D36F8" w:rsidRDefault="004B43AC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4B43AC" w:rsidRPr="006D36F8" w:rsidRDefault="004B43AC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4B43AC" w:rsidRPr="006D36F8" w:rsidRDefault="004B43AC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4B43AC" w:rsidRPr="006D36F8" w:rsidRDefault="004B43A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B43AC" w:rsidRPr="006D36F8" w:rsidRDefault="004B43A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B43AC" w:rsidRPr="006D36F8" w:rsidRDefault="004B43AC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4B43AC" w:rsidRPr="006D36F8" w:rsidRDefault="004B43A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B43AC" w:rsidRPr="006D36F8" w:rsidRDefault="004B43AC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4B43AC" w:rsidRPr="006D36F8" w:rsidRDefault="004B43A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B43AC" w:rsidRPr="006D36F8" w:rsidRDefault="004B43AC">
            <w:pPr>
              <w:rPr>
                <w:lang w:val="ru-RU"/>
              </w:rPr>
            </w:pPr>
          </w:p>
        </w:tc>
      </w:tr>
      <w:tr w:rsidR="004B43AC" w:rsidRPr="006D36F8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4B43AC" w:rsidRPr="00CF7071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Компетен-</w:t>
            </w:r>
          </w:p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Инте</w:t>
            </w:r>
          </w:p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Примечание</w:t>
            </w:r>
          </w:p>
        </w:tc>
      </w:tr>
      <w:tr w:rsidR="004B43AC" w:rsidRPr="006D36F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Раздел 1. Экологический менеджмент в системе управления природопользованием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rPr>
                <w:lang w:val="ru-RU"/>
              </w:rPr>
            </w:pPr>
          </w:p>
        </w:tc>
      </w:tr>
      <w:tr w:rsidR="004B43AC" w:rsidRPr="00CF7071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механизмы управления природопользованием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 Л3.2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/>
        </w:tc>
      </w:tr>
      <w:tr w:rsidR="004B43AC" w:rsidRPr="00CF707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Соотношение понятий: управление природопользованием, экологический менеджмент, экологический аудит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Л2.3Л3.2 Л3.3</w:t>
            </w:r>
          </w:p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/>
        </w:tc>
      </w:tr>
      <w:tr w:rsidR="004B43AC" w:rsidRPr="00CF707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Нормативно-правовое обеспечение проведения различных механизмов управления природопользованием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Л2.4Л3.2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/>
        </w:tc>
      </w:tr>
      <w:tr w:rsidR="004B43AC" w:rsidRPr="00CF707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Экоаудит и система экологического менеджмента в ресурсном природопользовании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 Л2.4Л3.2</w:t>
            </w:r>
          </w:p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/>
        </w:tc>
      </w:tr>
      <w:tr w:rsidR="004B43AC" w:rsidRPr="00CF707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экоаудита различных видов природопользования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Л2.3Л3.1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/>
        </w:tc>
      </w:tr>
      <w:tr w:rsidR="004B43AC" w:rsidRPr="00CF707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Экоаудит и система экологического менеджмента в отраслевом природопользовании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Л1.1Л2.2Л3.1 Л3.2</w:t>
            </w:r>
          </w:p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/>
        </w:tc>
      </w:tr>
    </w:tbl>
    <w:p w:rsidR="004B43AC" w:rsidRDefault="004B43AC">
      <w:pPr>
        <w:rPr>
          <w:sz w:val="2"/>
          <w:szCs w:val="2"/>
        </w:rPr>
      </w:pP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937"/>
        <w:gridCol w:w="3465"/>
        <w:gridCol w:w="909"/>
        <w:gridCol w:w="669"/>
        <w:gridCol w:w="1062"/>
        <w:gridCol w:w="1233"/>
        <w:gridCol w:w="658"/>
        <w:gridCol w:w="379"/>
        <w:gridCol w:w="928"/>
      </w:tblGrid>
      <w:tr w:rsidR="004B43AC" w:rsidRPr="00CF7071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rPr>
                <w:sz w:val="16"/>
                <w:szCs w:val="16"/>
              </w:rPr>
            </w:pPr>
            <w:r w:rsidRPr="00CF7071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851" w:type="dxa"/>
          </w:tcPr>
          <w:p w:rsidR="004B43AC" w:rsidRPr="00CF7071" w:rsidRDefault="004B43AC"/>
        </w:tc>
        <w:tc>
          <w:tcPr>
            <w:tcW w:w="710" w:type="dxa"/>
          </w:tcPr>
          <w:p w:rsidR="004B43AC" w:rsidRPr="00CF7071" w:rsidRDefault="004B43AC"/>
        </w:tc>
        <w:tc>
          <w:tcPr>
            <w:tcW w:w="1135" w:type="dxa"/>
          </w:tcPr>
          <w:p w:rsidR="004B43AC" w:rsidRPr="00CF7071" w:rsidRDefault="004B43AC"/>
        </w:tc>
        <w:tc>
          <w:tcPr>
            <w:tcW w:w="1277" w:type="dxa"/>
          </w:tcPr>
          <w:p w:rsidR="004B43AC" w:rsidRPr="00CF7071" w:rsidRDefault="004B43AC"/>
        </w:tc>
        <w:tc>
          <w:tcPr>
            <w:tcW w:w="710" w:type="dxa"/>
          </w:tcPr>
          <w:p w:rsidR="004B43AC" w:rsidRPr="00CF7071" w:rsidRDefault="004B43AC"/>
        </w:tc>
        <w:tc>
          <w:tcPr>
            <w:tcW w:w="426" w:type="dxa"/>
          </w:tcPr>
          <w:p w:rsidR="004B43AC" w:rsidRPr="00CF7071" w:rsidRDefault="004B43A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CF7071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4B43AC" w:rsidRPr="00CF707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экоаудита различных видов природопользования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Л2.4Л3.1 Л3.2</w:t>
            </w:r>
          </w:p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/>
        </w:tc>
      </w:tr>
      <w:tr w:rsidR="004B43AC" w:rsidRPr="00CF707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Экоаудит и система экологического менеджмента в территориальном природопользовании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Л2.2Л3.2 Л3.3</w:t>
            </w:r>
          </w:p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/>
        </w:tc>
      </w:tr>
      <w:tr w:rsidR="004B43AC" w:rsidRPr="00CF707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экоаудита различных видов природопользования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Л2.3Л3.3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/>
        </w:tc>
      </w:tr>
      <w:tr w:rsidR="004B43AC" w:rsidRPr="006D36F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Раздел 2. Экологическая политика в системе управления хозяйственной деятельностью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rPr>
                <w:lang w:val="ru-RU"/>
              </w:rPr>
            </w:pPr>
          </w:p>
        </w:tc>
      </w:tr>
      <w:tr w:rsidR="004B43AC" w:rsidRPr="00CF7071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Элементы управления хозяйственной деятельностью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Л2.4Л3.2 Л3.3</w:t>
            </w:r>
          </w:p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/>
        </w:tc>
      </w:tr>
      <w:tr w:rsidR="004B43AC" w:rsidRPr="00CF707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в области обращения с отходами производства и потребления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Л2.3Л3.2</w:t>
            </w:r>
          </w:p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/>
        </w:tc>
      </w:tr>
      <w:tr w:rsidR="004B43AC" w:rsidRPr="00CF707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 правовая база регламентирующая обращение с отходами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 Л2.4Л3.1</w:t>
            </w:r>
          </w:p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/>
        </w:tc>
      </w:tr>
      <w:tr w:rsidR="004B43AC" w:rsidRPr="00CF707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в области охраны водных объектов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Л2.3Л3.1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/>
        </w:tc>
      </w:tr>
      <w:tr w:rsidR="004B43AC" w:rsidRPr="00CF707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 правовая база регламентирующая воздействие на водные объекты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/>
        </w:tc>
      </w:tr>
      <w:tr w:rsidR="004B43AC" w:rsidRPr="00CF707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в области воздействия на атмосферу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Л2.3Л3.1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/>
        </w:tc>
      </w:tr>
      <w:tr w:rsidR="004B43AC" w:rsidRPr="00CF707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 правовая база регламентирующая воздействие на атмосферу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/>
        </w:tc>
      </w:tr>
      <w:tr w:rsidR="004B43AC" w:rsidRPr="00CF707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экологической политики в различных видах природопользования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Л2.3Л3.2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/>
        </w:tc>
      </w:tr>
      <w:tr w:rsidR="004B43AC" w:rsidRPr="00CF707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экологической политики в различных видах природопользования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 Л2.4Л3.2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/>
        </w:tc>
      </w:tr>
      <w:tr w:rsidR="004B43AC" w:rsidRPr="00CF7071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/>
        </w:tc>
      </w:tr>
      <w:tr w:rsidR="004B43AC" w:rsidRPr="00CF7071">
        <w:trPr>
          <w:trHeight w:hRule="exact" w:val="277"/>
        </w:trPr>
        <w:tc>
          <w:tcPr>
            <w:tcW w:w="993" w:type="dxa"/>
          </w:tcPr>
          <w:p w:rsidR="004B43AC" w:rsidRPr="00CF7071" w:rsidRDefault="004B43AC"/>
        </w:tc>
        <w:tc>
          <w:tcPr>
            <w:tcW w:w="3687" w:type="dxa"/>
          </w:tcPr>
          <w:p w:rsidR="004B43AC" w:rsidRPr="00CF7071" w:rsidRDefault="004B43AC"/>
        </w:tc>
        <w:tc>
          <w:tcPr>
            <w:tcW w:w="851" w:type="dxa"/>
          </w:tcPr>
          <w:p w:rsidR="004B43AC" w:rsidRPr="00CF7071" w:rsidRDefault="004B43AC"/>
        </w:tc>
        <w:tc>
          <w:tcPr>
            <w:tcW w:w="710" w:type="dxa"/>
          </w:tcPr>
          <w:p w:rsidR="004B43AC" w:rsidRPr="00CF7071" w:rsidRDefault="004B43AC"/>
        </w:tc>
        <w:tc>
          <w:tcPr>
            <w:tcW w:w="1135" w:type="dxa"/>
          </w:tcPr>
          <w:p w:rsidR="004B43AC" w:rsidRPr="00CF7071" w:rsidRDefault="004B43AC"/>
        </w:tc>
        <w:tc>
          <w:tcPr>
            <w:tcW w:w="1277" w:type="dxa"/>
          </w:tcPr>
          <w:p w:rsidR="004B43AC" w:rsidRPr="00CF7071" w:rsidRDefault="004B43AC"/>
        </w:tc>
        <w:tc>
          <w:tcPr>
            <w:tcW w:w="710" w:type="dxa"/>
          </w:tcPr>
          <w:p w:rsidR="004B43AC" w:rsidRPr="00CF7071" w:rsidRDefault="004B43AC"/>
        </w:tc>
        <w:tc>
          <w:tcPr>
            <w:tcW w:w="426" w:type="dxa"/>
          </w:tcPr>
          <w:p w:rsidR="004B43AC" w:rsidRPr="00CF7071" w:rsidRDefault="004B43AC"/>
        </w:tc>
        <w:tc>
          <w:tcPr>
            <w:tcW w:w="993" w:type="dxa"/>
          </w:tcPr>
          <w:p w:rsidR="004B43AC" w:rsidRPr="00CF7071" w:rsidRDefault="004B43AC"/>
        </w:tc>
      </w:tr>
      <w:tr w:rsidR="004B43AC" w:rsidRPr="00CF7071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4B43AC" w:rsidRPr="00CF7071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4B43AC" w:rsidRPr="006D36F8">
        <w:trPr>
          <w:trHeight w:hRule="exact" w:val="3774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(3 семестр)</w:t>
            </w:r>
          </w:p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Предложите убедительную аргументацию необходимости экологиче-ского менеджмента и аудита природопользования  в достижении ус-тойчивого развития.</w:t>
            </w:r>
          </w:p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Определите личную значимость образования в области экологического менеджмента и аудита природопользования.</w:t>
            </w:r>
          </w:p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Раскройте сущность экологического менеджмента и его возможности в рациональном природопользовании.</w:t>
            </w:r>
          </w:p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Сформулируйте научные основы экологического менеджмента и ауди-та природопользования.</w:t>
            </w:r>
          </w:p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Система управления  окружающей средой в стандартах ИСО серии 14000.</w:t>
            </w:r>
          </w:p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Оцените достоинства использования ГИС при экологическом менедж-менте и аудите.</w:t>
            </w:r>
          </w:p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Основные виды природопользования.</w:t>
            </w:r>
          </w:p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Оценка структур экологического управления на промышленных пред-приятиях.</w:t>
            </w:r>
          </w:p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Документация и отчетность в системе управления окружающей средой на промышленных предприятиях.</w:t>
            </w:r>
          </w:p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Цикл деятельности организации в недропользовании.</w:t>
            </w:r>
          </w:p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Экологическая политика предприятия водопользования.</w:t>
            </w:r>
          </w:p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Программа внедрения экологического менеджмента для предприятий лесного комплекса.</w:t>
            </w:r>
          </w:p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Оцените экономические выгоды от внедрения системы экологического менеджмента  на предприятиях,</w:t>
            </w:r>
          </w:p>
        </w:tc>
      </w:tr>
    </w:tbl>
    <w:p w:rsidR="004B43AC" w:rsidRPr="006D36F8" w:rsidRDefault="004B43AC">
      <w:pPr>
        <w:rPr>
          <w:sz w:val="2"/>
          <w:szCs w:val="2"/>
          <w:lang w:val="ru-RU"/>
        </w:rPr>
      </w:pPr>
      <w:r w:rsidRPr="006D36F8">
        <w:rPr>
          <w:lang w:val="ru-RU"/>
        </w:rP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48"/>
        <w:gridCol w:w="1841"/>
        <w:gridCol w:w="1837"/>
        <w:gridCol w:w="3158"/>
        <w:gridCol w:w="1664"/>
        <w:gridCol w:w="992"/>
      </w:tblGrid>
      <w:tr w:rsidR="004B43AC" w:rsidRPr="00CF7071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rPr>
                <w:sz w:val="16"/>
                <w:szCs w:val="16"/>
              </w:rPr>
            </w:pPr>
            <w:r w:rsidRPr="00CF7071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3403" w:type="dxa"/>
          </w:tcPr>
          <w:p w:rsidR="004B43AC" w:rsidRPr="00CF7071" w:rsidRDefault="004B43AC"/>
        </w:tc>
        <w:tc>
          <w:tcPr>
            <w:tcW w:w="1702" w:type="dxa"/>
          </w:tcPr>
          <w:p w:rsidR="004B43AC" w:rsidRPr="00CF7071" w:rsidRDefault="004B43A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CF7071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4B43AC" w:rsidRPr="006D36F8">
        <w:trPr>
          <w:trHeight w:hRule="exact" w:val="22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осуществляющих землепользование.</w:t>
            </w:r>
          </w:p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Докажите растущую востребованность экоаудита в различных видах природопользования.</w:t>
            </w:r>
          </w:p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Проанализируйте и оцените существующие подходы к определению понятия – экологический аудит. Предложите свой вариант.</w:t>
            </w:r>
          </w:p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Составьте аналитический обзор методов экоаудита, применяемых  в природопользовании.</w:t>
            </w:r>
          </w:p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17. Приведите примеры использования ресурсов </w:t>
            </w: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 изучения  проблем экологического менеджмента и аудита природопользования.</w:t>
            </w:r>
          </w:p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Определите назначение и функции аудита промыслового природополь-зования.</w:t>
            </w:r>
          </w:p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Раскройте содержание работы экоаудиторов на каждом этапе, на при-мере любого вида природопользования.</w:t>
            </w:r>
          </w:p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Методы оценки воздействия природопользования на окружающую среду.</w:t>
            </w:r>
          </w:p>
        </w:tc>
      </w:tr>
      <w:tr w:rsidR="004B43AC" w:rsidRPr="00CF707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4B43AC" w:rsidRPr="006D36F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4B43AC" w:rsidRPr="00CF707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4B43AC" w:rsidRPr="006D36F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Тест, отчет о практической работе, защита проекта по формированию экологической политики с презентацией</w:t>
            </w:r>
          </w:p>
        </w:tc>
      </w:tr>
      <w:tr w:rsidR="004B43AC" w:rsidRPr="006D36F8">
        <w:trPr>
          <w:trHeight w:hRule="exact" w:val="277"/>
        </w:trPr>
        <w:tc>
          <w:tcPr>
            <w:tcW w:w="710" w:type="dxa"/>
          </w:tcPr>
          <w:p w:rsidR="004B43AC" w:rsidRPr="006D36F8" w:rsidRDefault="004B43AC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B43AC" w:rsidRPr="006D36F8" w:rsidRDefault="004B43AC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B43AC" w:rsidRPr="006D36F8" w:rsidRDefault="004B43AC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4B43AC" w:rsidRPr="006D36F8" w:rsidRDefault="004B43AC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B43AC" w:rsidRPr="006D36F8" w:rsidRDefault="004B43A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B43AC" w:rsidRPr="006D36F8" w:rsidRDefault="004B43AC">
            <w:pPr>
              <w:rPr>
                <w:lang w:val="ru-RU"/>
              </w:rPr>
            </w:pPr>
          </w:p>
        </w:tc>
      </w:tr>
      <w:tr w:rsidR="004B43AC" w:rsidRPr="006D36F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4B43AC" w:rsidRPr="00CF707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4B43AC" w:rsidRPr="00CF707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4B43AC" w:rsidRPr="00CF707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4B43AC" w:rsidRPr="00CF7071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Анисимов А.В., Анопченко Т.Ю.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Экологический менеджмент: учеб.пособие для студентов вузов: рек.Советом УМО по образованию в области менеджмента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2013</w:t>
            </w:r>
          </w:p>
        </w:tc>
      </w:tr>
      <w:tr w:rsidR="004B43AC" w:rsidRPr="006D36F8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Казанцева Л. А., Саркисов О. Р., Любарский Е. 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Экологическое право: учебник для студентов учреждений высшего профессионального 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Москва|Берлин: Директ- Медиа, 2017, </w:t>
            </w: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=480127</w:t>
            </w:r>
          </w:p>
        </w:tc>
      </w:tr>
      <w:tr w:rsidR="004B43AC" w:rsidRPr="00CF707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4B43AC" w:rsidRPr="00CF707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4B43AC" w:rsidRPr="00CF707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Камерилова Г.С., Петрова Е.Н.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Экологический аудит: Учеб.пособие:В 2 ч.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2011</w:t>
            </w:r>
          </w:p>
        </w:tc>
      </w:tr>
      <w:tr w:rsidR="004B43AC" w:rsidRPr="00CF707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Камерилова Г.С., Петрова Е.Н.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Экологический аудит: Учеб.пособие:В 2 ч.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2012</w:t>
            </w:r>
          </w:p>
        </w:tc>
      </w:tr>
      <w:tr w:rsidR="004B43AC" w:rsidRPr="00CF7071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Кривошеин Д.А., Дмитренко В.П.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экологической безопасности производств: учеб.пособие для студентов вузов, обуч-ся по напр."Техносферная безопасность": Допущено УМО вузов по университет.политехн.образованию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Санкт-Петербург: Лань, 2015</w:t>
            </w:r>
          </w:p>
        </w:tc>
      </w:tr>
      <w:tr w:rsidR="004B43AC" w:rsidRPr="006D36F8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Саркисов О. Р., Любарский Е. Л., Казанцев С. Я.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Экологическая безопасность и эколого-правовые проблемы в области загрязнения окружающей среды: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Юнити-Дана, 2015, </w:t>
            </w: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=118197</w:t>
            </w:r>
          </w:p>
        </w:tc>
      </w:tr>
      <w:tr w:rsidR="004B43AC" w:rsidRPr="00CF707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4B43AC" w:rsidRPr="00CF707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4B43AC" w:rsidRPr="00CF707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Картавых М.А.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Экологический аудит экологической безопасности: Метод.рекомендации к изучению курса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2009</w:t>
            </w:r>
          </w:p>
        </w:tc>
      </w:tr>
      <w:tr w:rsidR="004B43AC" w:rsidRPr="00CF707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Камерилова Г.С.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Экологический менеджмент и аудит природопользования: Метод.рекомендации к изучению курса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2009</w:t>
            </w:r>
          </w:p>
        </w:tc>
      </w:tr>
      <w:tr w:rsidR="004B43AC" w:rsidRPr="00CF707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Петрова Е.Н.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Экологический аудит системы экологического менеджмента: Метод.рекомендации к изучению курса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2009</w:t>
            </w:r>
          </w:p>
        </w:tc>
      </w:tr>
      <w:tr w:rsidR="004B43AC" w:rsidRPr="006D36F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4B43AC" w:rsidRPr="00CF707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rPr>
                <w:sz w:val="19"/>
                <w:szCs w:val="19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Дистанционные методы исследования в зоологии. </w:t>
            </w: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Материалы научной конференции</w:t>
            </w:r>
          </w:p>
        </w:tc>
      </w:tr>
      <w:tr w:rsidR="004B43AC" w:rsidRPr="006D36F8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Экологический аудит: Теория и практика : учебник для студентов вузов / И.М. Потравный, Е.Н. Петрова, А.Ю. Вега и др. ; под ред. И.М. Потравного. - Москва : Юнити-Дана, 2015. - 583 с. : ил., табл., схем. - (</w:t>
            </w: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Magister</w:t>
            </w: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). - Библиогр. в кн. - </w:t>
            </w: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978-5-238-02424-0 ; То же [Электронный ресурс]. -</w:t>
            </w:r>
          </w:p>
        </w:tc>
      </w:tr>
      <w:tr w:rsidR="004B43AC" w:rsidRPr="006D36F8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Гвоздинский, В.И. Промышленная экология : учебное пособие : в 2-х ч. / В.И. Гвоздинский. - Самара : Самарский государственный архитектурно-строительный университет, 2011. - Ч. 2. Книга 2. Технологические системы производства. - 116 с. - </w:t>
            </w: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978-5-9585-0386-5 ; То же [Электронный ресурс]. - </w:t>
            </w: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=14436</w:t>
            </w:r>
          </w:p>
        </w:tc>
      </w:tr>
      <w:tr w:rsidR="004B43AC" w:rsidRPr="00CF707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4B43AC" w:rsidRPr="00CF707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 браузер, "Пакет MSOffice", MicrosoftOfficeProjectProfessional, LMSMoodle.</w:t>
            </w:r>
          </w:p>
        </w:tc>
      </w:tr>
      <w:tr w:rsidR="004B43AC" w:rsidRPr="00CF707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4B43AC" w:rsidRPr="006D36F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</w:tbl>
    <w:p w:rsidR="004B43AC" w:rsidRPr="006D36F8" w:rsidRDefault="004B43AC">
      <w:pPr>
        <w:rPr>
          <w:sz w:val="2"/>
          <w:szCs w:val="2"/>
          <w:lang w:val="ru-RU"/>
        </w:rPr>
      </w:pPr>
      <w:r w:rsidRPr="006D36F8">
        <w:rPr>
          <w:lang w:val="ru-RU"/>
        </w:rP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66"/>
        <w:gridCol w:w="3692"/>
        <w:gridCol w:w="4814"/>
        <w:gridCol w:w="968"/>
      </w:tblGrid>
      <w:tr w:rsidR="004B43AC" w:rsidRPr="00CF7071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rPr>
                <w:sz w:val="16"/>
                <w:szCs w:val="16"/>
              </w:rPr>
            </w:pPr>
            <w:r w:rsidRPr="00CF7071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5104" w:type="dxa"/>
          </w:tcPr>
          <w:p w:rsidR="004B43AC" w:rsidRPr="00CF7071" w:rsidRDefault="004B43A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CF7071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4B43AC" w:rsidRPr="006D36F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4B43AC" w:rsidRPr="006D36F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4B43AC" w:rsidRPr="006D36F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emercom</w:t>
            </w: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Сайт МЧС</w:t>
            </w:r>
          </w:p>
        </w:tc>
      </w:tr>
      <w:tr w:rsidR="004B43AC" w:rsidRPr="006D36F8">
        <w:trPr>
          <w:trHeight w:hRule="exact" w:val="277"/>
        </w:trPr>
        <w:tc>
          <w:tcPr>
            <w:tcW w:w="766" w:type="dxa"/>
          </w:tcPr>
          <w:p w:rsidR="004B43AC" w:rsidRPr="006D36F8" w:rsidRDefault="004B43AC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4B43AC" w:rsidRPr="006D36F8" w:rsidRDefault="004B43A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4B43AC" w:rsidRPr="006D36F8" w:rsidRDefault="004B43A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B43AC" w:rsidRPr="006D36F8" w:rsidRDefault="004B43AC">
            <w:pPr>
              <w:rPr>
                <w:lang w:val="ru-RU"/>
              </w:rPr>
            </w:pPr>
          </w:p>
        </w:tc>
      </w:tr>
      <w:tr w:rsidR="004B43AC" w:rsidRPr="006D36F8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4B43AC" w:rsidRPr="00CF707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7.1. Описание материально-технической базы</w:t>
            </w:r>
          </w:p>
        </w:tc>
      </w:tr>
      <w:tr w:rsidR="004B43AC" w:rsidRPr="006D36F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(модуля) требует наличия в аудитории мультимедийного оборудования (компьютер, видеопроектор, экран).</w:t>
            </w:r>
          </w:p>
        </w:tc>
      </w:tr>
      <w:tr w:rsidR="004B43AC" w:rsidRPr="00CF707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/>
        </w:tc>
      </w:tr>
      <w:tr w:rsidR="004B43AC" w:rsidRPr="006D36F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      </w:r>
          </w:p>
        </w:tc>
      </w:tr>
      <w:tr w:rsidR="004B43AC" w:rsidRPr="006D36F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технологии: технология мультимедиа, Интернет-технология.</w:t>
            </w:r>
          </w:p>
        </w:tc>
      </w:tr>
      <w:tr w:rsidR="004B43AC" w:rsidRPr="006D36F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и электронные средства обучения и контроля знаний студентов: ЭУМК в системе </w:t>
            </w: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4B43AC" w:rsidRPr="00CF707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7.7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CF7071" w:rsidRDefault="004B43AC">
            <w:pPr>
              <w:spacing w:after="0" w:line="240" w:lineRule="auto"/>
              <w:rPr>
                <w:sz w:val="19"/>
                <w:szCs w:val="19"/>
              </w:rPr>
            </w:pP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Перечень программного обеспечения: Интернет браузер, "Пакет MSOffice", MicrosoftOfficeProjectProfessional, LMSMoodle.</w:t>
            </w:r>
          </w:p>
        </w:tc>
      </w:tr>
      <w:tr w:rsidR="004B43AC" w:rsidRPr="00CF7071">
        <w:trPr>
          <w:trHeight w:hRule="exact" w:val="277"/>
        </w:trPr>
        <w:tc>
          <w:tcPr>
            <w:tcW w:w="766" w:type="dxa"/>
          </w:tcPr>
          <w:p w:rsidR="004B43AC" w:rsidRPr="00CF7071" w:rsidRDefault="004B43AC"/>
        </w:tc>
        <w:tc>
          <w:tcPr>
            <w:tcW w:w="3913" w:type="dxa"/>
          </w:tcPr>
          <w:p w:rsidR="004B43AC" w:rsidRPr="00CF7071" w:rsidRDefault="004B43AC"/>
        </w:tc>
        <w:tc>
          <w:tcPr>
            <w:tcW w:w="5104" w:type="dxa"/>
          </w:tcPr>
          <w:p w:rsidR="004B43AC" w:rsidRPr="00CF7071" w:rsidRDefault="004B43AC"/>
        </w:tc>
        <w:tc>
          <w:tcPr>
            <w:tcW w:w="993" w:type="dxa"/>
          </w:tcPr>
          <w:p w:rsidR="004B43AC" w:rsidRPr="00CF7071" w:rsidRDefault="004B43AC"/>
        </w:tc>
      </w:tr>
      <w:tr w:rsidR="004B43AC" w:rsidRPr="006D36F8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4B43AC" w:rsidRPr="006D36F8">
        <w:trPr>
          <w:trHeight w:hRule="exact" w:val="289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Рекомендуемые методические издания:</w:t>
            </w:r>
          </w:p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Кротова Е.А.  Мониторинг безопасности: учебно-методическое пособие. 2015. 61с.</w:t>
            </w:r>
          </w:p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Картавых М.А. Экологический аудит экологической безопасности:методические рекомендации к изучению курса. Нижний Новгород: НГПУ. 2009.</w:t>
            </w:r>
          </w:p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Петрова Е.Н. Экологический аудит системы экологического менеджмента: методические рекомендации к изучению курса. Нижний Новгород: НГПУ. 2009.</w:t>
            </w:r>
          </w:p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2.</w:t>
            </w:r>
          </w:p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B43AC" w:rsidRPr="006D36F8" w:rsidRDefault="004B43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Мининского университета «Рейтинговая система оценки качества подготовки студентов» </w:t>
            </w: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CF70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6D36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:rsidR="004B43AC" w:rsidRPr="006D36F8" w:rsidRDefault="004B43AC">
      <w:pPr>
        <w:rPr>
          <w:lang w:val="ru-RU"/>
        </w:rPr>
      </w:pPr>
    </w:p>
    <w:sectPr w:rsidR="004B43AC" w:rsidRPr="006D36F8" w:rsidSect="00C7777A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720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D31453"/>
    <w:rsid w:val="0002418B"/>
    <w:rsid w:val="00174D96"/>
    <w:rsid w:val="001F0BC7"/>
    <w:rsid w:val="004B43AC"/>
    <w:rsid w:val="006D36F8"/>
    <w:rsid w:val="00C7777A"/>
    <w:rsid w:val="00CE183A"/>
    <w:rsid w:val="00CF7071"/>
    <w:rsid w:val="00D31453"/>
    <w:rsid w:val="00E209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7777A"/>
    <w:pPr>
      <w:spacing w:after="200" w:line="276" w:lineRule="auto"/>
    </w:pPr>
    <w:rPr>
      <w:rFonts w:cs="Calibri"/>
      <w:lang w:val="en-US"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</TotalTime>
  <Pages>8</Pages>
  <Words>2214</Words>
  <Characters>12621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2018-2019_05_04_06 МЭП-18_plx_Современные механизмы в управлении природопользования_</dc:title>
  <dc:subject/>
  <dc:creator>FastReport.NET</dc:creator>
  <cp:keywords/>
  <dc:description/>
  <cp:lastModifiedBy>Козлов А.В.</cp:lastModifiedBy>
  <cp:revision>2</cp:revision>
  <dcterms:created xsi:type="dcterms:W3CDTF">2019-08-27T18:53:00Z</dcterms:created>
  <dcterms:modified xsi:type="dcterms:W3CDTF">2019-08-27T18:54:00Z</dcterms:modified>
</cp:coreProperties>
</file>